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837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PLUMB</w:t>
      </w:r>
      <w:r>
        <w:rPr>
          <w:rFonts w:ascii="Times New Roman" w:hAnsi="Times New Roman" w:cs="Times New Roman"/>
          <w:sz w:val="24"/>
          <w:szCs w:val="24"/>
        </w:rPr>
        <w:t xml:space="preserve">      (d.1505)</w:t>
      </w:r>
    </w:p>
    <w:p w:rsidR="00B8374B" w:rsidRDefault="00B837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891786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1786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1786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Supervisor of the buildings of Jesus College.  (Alumni Cantab. vol.1 part 3 p.372)</w:t>
      </w:r>
    </w:p>
    <w:p w:rsidR="00B8374B" w:rsidRDefault="00B837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374B" w:rsidRDefault="00B837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374B" w:rsidRDefault="00B837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1466-7</w:t>
      </w:r>
      <w:r>
        <w:rPr>
          <w:rFonts w:ascii="Times New Roman" w:hAnsi="Times New Roman" w:cs="Times New Roman"/>
          <w:sz w:val="24"/>
          <w:szCs w:val="24"/>
        </w:rPr>
        <w:tab/>
        <w:t xml:space="preserve">B.A.  </w:t>
      </w:r>
      <w:r w:rsidR="00891786">
        <w:rPr>
          <w:rFonts w:ascii="Times New Roman" w:hAnsi="Times New Roman" w:cs="Times New Roman"/>
          <w:sz w:val="24"/>
          <w:szCs w:val="24"/>
        </w:rPr>
        <w:t>(ibid.)</w:t>
      </w:r>
    </w:p>
    <w:p w:rsidR="00B8374B" w:rsidRDefault="00B837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1466-72</w:t>
      </w:r>
      <w:r>
        <w:rPr>
          <w:rFonts w:ascii="Times New Roman" w:hAnsi="Times New Roman" w:cs="Times New Roman"/>
          <w:sz w:val="24"/>
          <w:szCs w:val="24"/>
        </w:rPr>
        <w:tab/>
        <w:t xml:space="preserve">Fellow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Gonville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Hall.  (ibid.)</w:t>
      </w:r>
    </w:p>
    <w:p w:rsidR="00B8374B" w:rsidRDefault="00B837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  <w:t>M.A.  (ibid.)</w:t>
      </w:r>
    </w:p>
    <w:p w:rsidR="00B8374B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147</w:t>
      </w:r>
      <w:r w:rsidR="00B8374B">
        <w:rPr>
          <w:rFonts w:ascii="Times New Roman" w:hAnsi="Times New Roman" w:cs="Times New Roman"/>
          <w:sz w:val="24"/>
          <w:szCs w:val="24"/>
        </w:rPr>
        <w:t>9-1503</w:t>
      </w:r>
      <w:r w:rsidR="00B837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Fledbury</w:t>
      </w:r>
      <w:proofErr w:type="spellEnd"/>
      <w:r>
        <w:rPr>
          <w:rFonts w:ascii="Times New Roman" w:hAnsi="Times New Roman" w:cs="Times New Roman"/>
          <w:sz w:val="24"/>
          <w:szCs w:val="24"/>
        </w:rPr>
        <w:t>, Worcestershire.  (ibid.)</w:t>
      </w:r>
    </w:p>
    <w:p w:rsidR="00891786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>Chaplain of Newton, Cambridgeshire.  (ibid.)</w:t>
      </w:r>
    </w:p>
    <w:p w:rsidR="00891786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1496-1504</w:t>
      </w:r>
      <w:r>
        <w:rPr>
          <w:rFonts w:ascii="Times New Roman" w:hAnsi="Times New Roman" w:cs="Times New Roman"/>
          <w:sz w:val="24"/>
          <w:szCs w:val="24"/>
        </w:rPr>
        <w:tab/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Terrington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St.Clement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  (ibid.)</w:t>
      </w:r>
    </w:p>
    <w:p w:rsidR="00B8374B" w:rsidRDefault="00B837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Fellow of Jesus Hall.  (ibid.)</w:t>
      </w:r>
    </w:p>
    <w:p w:rsidR="00891786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Apr.1505</w:t>
      </w:r>
      <w:r>
        <w:rPr>
          <w:rFonts w:ascii="Times New Roman" w:hAnsi="Times New Roman" w:cs="Times New Roman"/>
          <w:sz w:val="24"/>
          <w:szCs w:val="24"/>
        </w:rPr>
        <w:tab/>
        <w:t>His Will was proved.  (ibid.)</w:t>
      </w:r>
    </w:p>
    <w:p w:rsidR="00891786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1786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1786" w:rsidRPr="00B8374B" w:rsidRDefault="00891786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16 December 2015</w:t>
      </w:r>
      <w:bookmarkStart w:id="0" w:name="_GoBack"/>
      <w:bookmarkEnd w:id="0"/>
    </w:p>
    <w:sectPr w:rsidR="00891786" w:rsidRPr="00B837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74B" w:rsidRDefault="00B8374B" w:rsidP="00564E3C">
      <w:pPr>
        <w:spacing w:after="0" w:line="240" w:lineRule="auto"/>
      </w:pPr>
      <w:r>
        <w:separator/>
      </w:r>
    </w:p>
  </w:endnote>
  <w:endnote w:type="continuationSeparator" w:id="0">
    <w:p w:rsidR="00B8374B" w:rsidRDefault="00B837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374B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74B" w:rsidRDefault="00B8374B" w:rsidP="00564E3C">
      <w:pPr>
        <w:spacing w:after="0" w:line="240" w:lineRule="auto"/>
      </w:pPr>
      <w:r>
        <w:separator/>
      </w:r>
    </w:p>
  </w:footnote>
  <w:footnote w:type="continuationSeparator" w:id="0">
    <w:p w:rsidR="00B8374B" w:rsidRDefault="00B837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74B"/>
    <w:rsid w:val="00372DC6"/>
    <w:rsid w:val="00564E3C"/>
    <w:rsid w:val="0064591D"/>
    <w:rsid w:val="00891786"/>
    <w:rsid w:val="00B8374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3A878"/>
  <w15:chartTrackingRefBased/>
  <w15:docId w15:val="{277CD7E4-E0C8-439C-81DD-3B0DC9A9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2015-12-16T17:00:00Z</dcterms:created>
  <dcterms:modified xsi:type="dcterms:W3CDTF">2015-12-16T17:26:00Z</dcterms:modified>
</cp:coreProperties>
</file>